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D8FB50" w14:textId="2FFC38D0" w:rsidR="00083B9D" w:rsidRDefault="00083B9D" w:rsidP="00083B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F5F26">
        <w:fldChar w:fldCharType="begin"/>
      </w:r>
      <w:r w:rsidR="00DF5F26">
        <w:instrText xml:space="preserve"> DOCPROPERTY  TSG/WGRef  \* MERGEFORMAT </w:instrText>
      </w:r>
      <w:r w:rsidR="00DF5F26">
        <w:fldChar w:fldCharType="separate"/>
      </w:r>
      <w:r>
        <w:rPr>
          <w:b/>
          <w:noProof/>
          <w:sz w:val="24"/>
        </w:rPr>
        <w:t>SA2</w:t>
      </w:r>
      <w:r w:rsidR="00DF5F26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DF5F26">
        <w:fldChar w:fldCharType="begin"/>
      </w:r>
      <w:r w:rsidR="00DF5F26">
        <w:instrText xml:space="preserve"> DOCPROPERTY  MtgSeq  \* MERGEFORMAT </w:instrText>
      </w:r>
      <w:r w:rsidR="00DF5F26">
        <w:fldChar w:fldCharType="separate"/>
      </w:r>
      <w:r w:rsidRPr="00EB09B7">
        <w:rPr>
          <w:b/>
          <w:noProof/>
          <w:sz w:val="24"/>
        </w:rPr>
        <w:t>160</w:t>
      </w:r>
      <w:r w:rsidR="00DF5F26">
        <w:rPr>
          <w:b/>
          <w:noProof/>
          <w:sz w:val="24"/>
        </w:rPr>
        <w:fldChar w:fldCharType="end"/>
      </w:r>
      <w:r w:rsidR="00DF5F26">
        <w:fldChar w:fldCharType="begin"/>
      </w:r>
      <w:r w:rsidR="00DF5F26">
        <w:instrText xml:space="preserve"> DOCPROPERTY  MtgTitle  \* MERGEFORMAT </w:instrText>
      </w:r>
      <w:r w:rsidR="00DF5F26">
        <w:fldChar w:fldCharType="separate"/>
      </w:r>
      <w:r>
        <w:rPr>
          <w:b/>
          <w:noProof/>
          <w:sz w:val="24"/>
        </w:rPr>
        <w:t>-Ad Hoc-e</w:t>
      </w:r>
      <w:r w:rsidR="00DF5F26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DF5F26">
        <w:fldChar w:fldCharType="begin"/>
      </w:r>
      <w:r w:rsidR="00DF5F26">
        <w:instrText xml:space="preserve"> DOCPROPERTY  Tdoc#  \* MERGEFORMAT </w:instrText>
      </w:r>
      <w:r w:rsidR="00DF5F26">
        <w:fldChar w:fldCharType="separate"/>
      </w:r>
      <w:r w:rsidRPr="00E13F3D">
        <w:rPr>
          <w:b/>
          <w:i/>
          <w:noProof/>
          <w:sz w:val="28"/>
        </w:rPr>
        <w:t>S2-2401147</w:t>
      </w:r>
      <w:r w:rsidR="00DF5F26">
        <w:rPr>
          <w:b/>
          <w:i/>
          <w:noProof/>
          <w:sz w:val="28"/>
        </w:rPr>
        <w:fldChar w:fldCharType="end"/>
      </w:r>
      <w:ins w:id="0" w:author="Huawei Monday" w:date="2024-01-22T09:44:00Z">
        <w:r w:rsidR="00701DE6">
          <w:rPr>
            <w:b/>
            <w:i/>
            <w:noProof/>
            <w:sz w:val="28"/>
          </w:rPr>
          <w:t>r01</w:t>
        </w:r>
      </w:ins>
    </w:p>
    <w:p w14:paraId="5B2E1C3B" w14:textId="77777777" w:rsidR="00083B9D" w:rsidRDefault="00DF5F26" w:rsidP="00083B9D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083B9D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083B9D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083B9D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083B9D" w:rsidRPr="00BA51D9">
        <w:rPr>
          <w:b/>
          <w:noProof/>
          <w:sz w:val="24"/>
        </w:rPr>
        <w:t>22nd Jan 2024</w:t>
      </w:r>
      <w:r>
        <w:rPr>
          <w:b/>
          <w:noProof/>
          <w:sz w:val="24"/>
        </w:rPr>
        <w:fldChar w:fldCharType="end"/>
      </w:r>
      <w:r w:rsidR="00083B9D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083B9D" w:rsidRPr="00BA51D9">
        <w:rPr>
          <w:b/>
          <w:noProof/>
          <w:sz w:val="24"/>
        </w:rPr>
        <w:t>29th Jan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83B9D" w14:paraId="2FA5DD89" w14:textId="77777777" w:rsidTr="008F485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FDDA21" w14:textId="77777777" w:rsidR="00083B9D" w:rsidRDefault="00083B9D" w:rsidP="008F485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083B9D" w14:paraId="282E1574" w14:textId="77777777" w:rsidTr="008F485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30976E" w14:textId="77777777" w:rsidR="00083B9D" w:rsidRDefault="00083B9D" w:rsidP="008F485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83B9D" w14:paraId="2BAE3CBE" w14:textId="77777777" w:rsidTr="008F485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F9C95A" w14:textId="77777777" w:rsidR="00083B9D" w:rsidRDefault="00083B9D" w:rsidP="008F48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3B9D" w14:paraId="20F1FB82" w14:textId="77777777" w:rsidTr="008F485B">
        <w:tc>
          <w:tcPr>
            <w:tcW w:w="142" w:type="dxa"/>
            <w:tcBorders>
              <w:left w:val="single" w:sz="4" w:space="0" w:color="auto"/>
            </w:tcBorders>
          </w:tcPr>
          <w:p w14:paraId="565CFD98" w14:textId="77777777" w:rsidR="00083B9D" w:rsidRDefault="00083B9D" w:rsidP="008F485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8798F61" w14:textId="77777777" w:rsidR="00083B9D" w:rsidRPr="00410371" w:rsidRDefault="00DF5F26" w:rsidP="008F485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83B9D" w:rsidRPr="00410371">
              <w:rPr>
                <w:b/>
                <w:noProof/>
                <w:sz w:val="28"/>
              </w:rPr>
              <w:t>23.304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A7E49F0" w14:textId="77777777" w:rsidR="00083B9D" w:rsidRDefault="00083B9D" w:rsidP="008F485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E763E3" w14:textId="77777777" w:rsidR="00083B9D" w:rsidRPr="00410371" w:rsidRDefault="00DF5F26" w:rsidP="008F485B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083B9D" w:rsidRPr="00410371">
              <w:rPr>
                <w:b/>
                <w:noProof/>
                <w:sz w:val="28"/>
              </w:rPr>
              <w:t>0422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CEFE44B" w14:textId="77777777" w:rsidR="00083B9D" w:rsidRDefault="00083B9D" w:rsidP="008F485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A15C925" w14:textId="77777777" w:rsidR="00083B9D" w:rsidRPr="00410371" w:rsidRDefault="00DF5F26" w:rsidP="008F485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083B9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0D2573F" w14:textId="77777777" w:rsidR="00083B9D" w:rsidRDefault="00083B9D" w:rsidP="008F485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069FEAD" w14:textId="77777777" w:rsidR="00083B9D" w:rsidRPr="00410371" w:rsidRDefault="00DF5F26" w:rsidP="008F485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83B9D" w:rsidRPr="00410371">
              <w:rPr>
                <w:b/>
                <w:noProof/>
                <w:sz w:val="28"/>
              </w:rPr>
              <w:t>18.4.0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D5C172E" w14:textId="77777777" w:rsidR="00083B9D" w:rsidRDefault="00083B9D" w:rsidP="008F485B">
            <w:pPr>
              <w:pStyle w:val="CRCoverPage"/>
              <w:spacing w:after="0"/>
              <w:rPr>
                <w:noProof/>
              </w:rPr>
            </w:pPr>
          </w:p>
        </w:tc>
      </w:tr>
      <w:tr w:rsidR="00083B9D" w14:paraId="05AED76E" w14:textId="77777777" w:rsidTr="008F485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4A5BC0" w14:textId="77777777" w:rsidR="00083B9D" w:rsidRDefault="00083B9D" w:rsidP="008F485B">
            <w:pPr>
              <w:pStyle w:val="CRCoverPage"/>
              <w:spacing w:after="0"/>
              <w:rPr>
                <w:noProof/>
              </w:rPr>
            </w:pPr>
          </w:p>
        </w:tc>
      </w:tr>
      <w:tr w:rsidR="00083B9D" w14:paraId="3C718AD8" w14:textId="77777777" w:rsidTr="008F485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F8B420C" w14:textId="77777777" w:rsidR="00083B9D" w:rsidRPr="00F25D98" w:rsidRDefault="00083B9D" w:rsidP="008F485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83B9D" w14:paraId="6EFA1913" w14:textId="77777777" w:rsidTr="008F485B">
        <w:tc>
          <w:tcPr>
            <w:tcW w:w="9641" w:type="dxa"/>
            <w:gridSpan w:val="9"/>
          </w:tcPr>
          <w:p w14:paraId="6AE85B0E" w14:textId="77777777" w:rsidR="00083B9D" w:rsidRDefault="00083B9D" w:rsidP="008F48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BA0EAD0" w14:textId="77777777" w:rsidR="00083B9D" w:rsidRDefault="00083B9D" w:rsidP="00083B9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83B9D" w14:paraId="5EB30FFA" w14:textId="77777777" w:rsidTr="008F485B">
        <w:tc>
          <w:tcPr>
            <w:tcW w:w="2835" w:type="dxa"/>
          </w:tcPr>
          <w:p w14:paraId="375CD93F" w14:textId="77777777" w:rsidR="00083B9D" w:rsidRDefault="00083B9D" w:rsidP="008F485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0071BC2" w14:textId="77777777" w:rsidR="00083B9D" w:rsidRDefault="00083B9D" w:rsidP="008F485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BC09B19" w14:textId="77777777" w:rsidR="00083B9D" w:rsidRDefault="00083B9D" w:rsidP="008F48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70ADBB6" w14:textId="77777777" w:rsidR="00083B9D" w:rsidRDefault="00083B9D" w:rsidP="008F485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9B9D20" w14:textId="77777777" w:rsidR="00083B9D" w:rsidRDefault="00083B9D" w:rsidP="008F48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AE79D74" w14:textId="77777777" w:rsidR="00083B9D" w:rsidRDefault="00083B9D" w:rsidP="008F485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2905A42" w14:textId="77777777" w:rsidR="00083B9D" w:rsidRDefault="00083B9D" w:rsidP="008F48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6E37E35" w14:textId="77777777" w:rsidR="00083B9D" w:rsidRDefault="00083B9D" w:rsidP="008F485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6D5DC4" w14:textId="77777777" w:rsidR="00083B9D" w:rsidRDefault="00083B9D" w:rsidP="008F485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678D99E" w14:textId="77777777" w:rsidR="00083B9D" w:rsidRDefault="00083B9D" w:rsidP="00083B9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83B9D" w14:paraId="21C82388" w14:textId="77777777" w:rsidTr="008F485B">
        <w:tc>
          <w:tcPr>
            <w:tcW w:w="9640" w:type="dxa"/>
            <w:gridSpan w:val="11"/>
          </w:tcPr>
          <w:p w14:paraId="3541362D" w14:textId="77777777" w:rsidR="00083B9D" w:rsidRDefault="00083B9D" w:rsidP="008F48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3B9D" w14:paraId="1DC1C80D" w14:textId="77777777" w:rsidTr="008F485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607E150" w14:textId="77777777" w:rsidR="00083B9D" w:rsidRDefault="00083B9D" w:rsidP="008F485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5B89C9" w14:textId="77777777" w:rsidR="00083B9D" w:rsidRDefault="00DF5F26" w:rsidP="008F485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083B9D">
              <w:t>Update policy parameter provisioning for U2U relay</w:t>
            </w:r>
            <w:r>
              <w:fldChar w:fldCharType="end"/>
            </w:r>
          </w:p>
        </w:tc>
      </w:tr>
      <w:tr w:rsidR="00083B9D" w14:paraId="54286C79" w14:textId="77777777" w:rsidTr="008F485B">
        <w:tc>
          <w:tcPr>
            <w:tcW w:w="1843" w:type="dxa"/>
            <w:tcBorders>
              <w:left w:val="single" w:sz="4" w:space="0" w:color="auto"/>
            </w:tcBorders>
          </w:tcPr>
          <w:p w14:paraId="2E246102" w14:textId="77777777" w:rsidR="00083B9D" w:rsidRDefault="00083B9D" w:rsidP="008F48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AA4BBD" w14:textId="77777777" w:rsidR="00083B9D" w:rsidRDefault="00083B9D" w:rsidP="008F48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3B9D" w14:paraId="545367BC" w14:textId="77777777" w:rsidTr="008F485B">
        <w:tc>
          <w:tcPr>
            <w:tcW w:w="1843" w:type="dxa"/>
            <w:tcBorders>
              <w:left w:val="single" w:sz="4" w:space="0" w:color="auto"/>
            </w:tcBorders>
          </w:tcPr>
          <w:p w14:paraId="2DD63D7E" w14:textId="77777777" w:rsidR="00083B9D" w:rsidRDefault="00083B9D" w:rsidP="008F485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F01D4F5" w14:textId="77777777" w:rsidR="00083B9D" w:rsidRDefault="00DF5F26" w:rsidP="008F485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83B9D">
              <w:rPr>
                <w:noProof/>
              </w:rPr>
              <w:t>InterDigital</w:t>
            </w:r>
            <w:r>
              <w:rPr>
                <w:noProof/>
              </w:rPr>
              <w:fldChar w:fldCharType="end"/>
            </w:r>
          </w:p>
        </w:tc>
      </w:tr>
      <w:tr w:rsidR="00083B9D" w14:paraId="54AB49C1" w14:textId="77777777" w:rsidTr="008F485B">
        <w:tc>
          <w:tcPr>
            <w:tcW w:w="1843" w:type="dxa"/>
            <w:tcBorders>
              <w:left w:val="single" w:sz="4" w:space="0" w:color="auto"/>
            </w:tcBorders>
          </w:tcPr>
          <w:p w14:paraId="1EBF81FF" w14:textId="77777777" w:rsidR="00083B9D" w:rsidRDefault="00083B9D" w:rsidP="008F485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EAE04A" w14:textId="77777777" w:rsidR="00083B9D" w:rsidRDefault="00DF5F26" w:rsidP="008F485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083B9D" w14:paraId="5658345B" w14:textId="77777777" w:rsidTr="008F485B">
        <w:tc>
          <w:tcPr>
            <w:tcW w:w="1843" w:type="dxa"/>
            <w:tcBorders>
              <w:left w:val="single" w:sz="4" w:space="0" w:color="auto"/>
            </w:tcBorders>
          </w:tcPr>
          <w:p w14:paraId="4A3946E8" w14:textId="77777777" w:rsidR="00083B9D" w:rsidRDefault="00083B9D" w:rsidP="008F48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620B4D" w14:textId="77777777" w:rsidR="00083B9D" w:rsidRDefault="00083B9D" w:rsidP="008F48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3B9D" w14:paraId="6A8C4ECB" w14:textId="77777777" w:rsidTr="008F485B">
        <w:tc>
          <w:tcPr>
            <w:tcW w:w="1843" w:type="dxa"/>
            <w:tcBorders>
              <w:left w:val="single" w:sz="4" w:space="0" w:color="auto"/>
            </w:tcBorders>
          </w:tcPr>
          <w:p w14:paraId="10DD676B" w14:textId="77777777" w:rsidR="00083B9D" w:rsidRDefault="00083B9D" w:rsidP="008F485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8D53DFA" w14:textId="77777777" w:rsidR="00083B9D" w:rsidRDefault="00DF5F26" w:rsidP="008F485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083B9D">
              <w:rPr>
                <w:noProof/>
              </w:rPr>
              <w:t>5G_ProSe_Ph2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7B76BF3" w14:textId="77777777" w:rsidR="00083B9D" w:rsidRDefault="00083B9D" w:rsidP="008F485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2B511BB" w14:textId="77777777" w:rsidR="00083B9D" w:rsidRDefault="00083B9D" w:rsidP="008F485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762593" w14:textId="77777777" w:rsidR="00083B9D" w:rsidRDefault="00DF5F26" w:rsidP="008F485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83B9D">
              <w:rPr>
                <w:noProof/>
              </w:rPr>
              <w:t>2024-01-12</w:t>
            </w:r>
            <w:r>
              <w:rPr>
                <w:noProof/>
              </w:rPr>
              <w:fldChar w:fldCharType="end"/>
            </w:r>
          </w:p>
        </w:tc>
      </w:tr>
      <w:tr w:rsidR="00083B9D" w14:paraId="1AD4E933" w14:textId="77777777" w:rsidTr="008F485B">
        <w:tc>
          <w:tcPr>
            <w:tcW w:w="1843" w:type="dxa"/>
            <w:tcBorders>
              <w:left w:val="single" w:sz="4" w:space="0" w:color="auto"/>
            </w:tcBorders>
          </w:tcPr>
          <w:p w14:paraId="23B7AC25" w14:textId="77777777" w:rsidR="00083B9D" w:rsidRDefault="00083B9D" w:rsidP="008F48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853DE95" w14:textId="77777777" w:rsidR="00083B9D" w:rsidRDefault="00083B9D" w:rsidP="008F48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48EDD7C" w14:textId="77777777" w:rsidR="00083B9D" w:rsidRDefault="00083B9D" w:rsidP="008F48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7D3B258" w14:textId="77777777" w:rsidR="00083B9D" w:rsidRDefault="00083B9D" w:rsidP="008F48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F6D9AB5" w14:textId="77777777" w:rsidR="00083B9D" w:rsidRDefault="00083B9D" w:rsidP="008F48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3B9D" w14:paraId="70B5D559" w14:textId="77777777" w:rsidTr="008F485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502FC07" w14:textId="77777777" w:rsidR="00083B9D" w:rsidRDefault="00083B9D" w:rsidP="008F485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E8B82B8" w14:textId="77777777" w:rsidR="00083B9D" w:rsidRDefault="00DF5F26" w:rsidP="008F485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83B9D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9228F28" w14:textId="77777777" w:rsidR="00083B9D" w:rsidRDefault="00083B9D" w:rsidP="008F485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DAC1DA" w14:textId="77777777" w:rsidR="00083B9D" w:rsidRDefault="00083B9D" w:rsidP="008F485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C4BBD9C" w14:textId="77777777" w:rsidR="00083B9D" w:rsidRDefault="00DF5F26" w:rsidP="008F485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083B9D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083B9D" w14:paraId="3EAABFA2" w14:textId="77777777" w:rsidTr="008F485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AC6A2B5" w14:textId="77777777" w:rsidR="00083B9D" w:rsidRDefault="00083B9D" w:rsidP="008F485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15CB879" w14:textId="77777777" w:rsidR="00083B9D" w:rsidRDefault="00083B9D" w:rsidP="008F485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D1DAEB5" w14:textId="77777777" w:rsidR="00083B9D" w:rsidRDefault="00083B9D" w:rsidP="008F485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6C42ACC" w14:textId="77777777" w:rsidR="00083B9D" w:rsidRPr="007C2097" w:rsidRDefault="00083B9D" w:rsidP="008F485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083B9D" w14:paraId="350B6933" w14:textId="77777777" w:rsidTr="008F485B">
        <w:tc>
          <w:tcPr>
            <w:tcW w:w="1843" w:type="dxa"/>
          </w:tcPr>
          <w:p w14:paraId="3786766E" w14:textId="77777777" w:rsidR="00083B9D" w:rsidRDefault="00083B9D" w:rsidP="008F48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C7A25DD" w14:textId="77777777" w:rsidR="00083B9D" w:rsidRDefault="00083B9D" w:rsidP="008F48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3B9D" w14:paraId="346059F4" w14:textId="77777777" w:rsidTr="008F485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1CFA22C" w14:textId="77777777" w:rsidR="00083B9D" w:rsidRDefault="00083B9D" w:rsidP="008F48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8D20E3" w14:textId="77777777" w:rsidR="00083B9D" w:rsidRDefault="00083B9D" w:rsidP="008F485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TS 33.503, Network Assistance Security Indicator is introduced as a security feature for 5G ProSe Communication via layer3 U2U relay.</w:t>
            </w:r>
          </w:p>
          <w:p w14:paraId="7233996D" w14:textId="77777777" w:rsidR="00083B9D" w:rsidRDefault="00083B9D" w:rsidP="008F485B">
            <w:pPr>
              <w:pStyle w:val="CRCoverPage"/>
              <w:spacing w:after="0"/>
              <w:rPr>
                <w:noProof/>
              </w:rPr>
            </w:pPr>
          </w:p>
          <w:p w14:paraId="4091D931" w14:textId="77777777" w:rsidR="00083B9D" w:rsidRDefault="00083B9D" w:rsidP="008F485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The Network Assistance Security Indicator is used to indicate whether the associated RSC is offering security procedure with or without the network assistance when U2U relay is serviced by NG-RAN.</w:t>
            </w:r>
          </w:p>
          <w:p w14:paraId="36460A89" w14:textId="77777777" w:rsidR="00083B9D" w:rsidRDefault="00083B9D" w:rsidP="008F485B">
            <w:pPr>
              <w:pStyle w:val="CRCoverPage"/>
              <w:spacing w:after="0"/>
              <w:rPr>
                <w:noProof/>
              </w:rPr>
            </w:pPr>
          </w:p>
          <w:p w14:paraId="380F0C87" w14:textId="77777777" w:rsidR="00083B9D" w:rsidRDefault="00083B9D" w:rsidP="008F48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In order to support the feature, the indicator information shall be configured in  the U2U relay UE and End UE. It is implemented in stage 3 level at TS24.554 but it is missing in stage2 level at TS23.304.</w:t>
            </w:r>
          </w:p>
        </w:tc>
      </w:tr>
      <w:tr w:rsidR="00083B9D" w14:paraId="654E220A" w14:textId="77777777" w:rsidTr="008F48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67C758" w14:textId="77777777" w:rsidR="00083B9D" w:rsidRDefault="00083B9D" w:rsidP="008F48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5775C6" w14:textId="77777777" w:rsidR="00083B9D" w:rsidRDefault="00083B9D" w:rsidP="008F48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3B9D" w14:paraId="3524B926" w14:textId="77777777" w:rsidTr="008F48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7CD63E" w14:textId="77777777" w:rsidR="00083B9D" w:rsidRDefault="00083B9D" w:rsidP="008F48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33BEA0" w14:textId="77777777" w:rsidR="00083B9D" w:rsidRDefault="00083B9D" w:rsidP="008F48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NW Assistance Security Indicator is included in Discovery Policy/parameter for U2U relay.</w:t>
            </w:r>
          </w:p>
        </w:tc>
      </w:tr>
      <w:tr w:rsidR="00083B9D" w14:paraId="5F6ABADE" w14:textId="77777777" w:rsidTr="008F48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DFAE8C" w14:textId="77777777" w:rsidR="00083B9D" w:rsidRDefault="00083B9D" w:rsidP="008F48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381AD9" w14:textId="77777777" w:rsidR="00083B9D" w:rsidRDefault="00083B9D" w:rsidP="008F48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3B9D" w14:paraId="744E83F4" w14:textId="77777777" w:rsidTr="008F485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8FADCB" w14:textId="77777777" w:rsidR="00083B9D" w:rsidRDefault="00083B9D" w:rsidP="008F48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0B01BD" w14:textId="77777777" w:rsidR="00083B9D" w:rsidRDefault="00083B9D" w:rsidP="008F48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Security procedure for 5G ProSe Communication via layer3 U2U relay will not work correctly.</w:t>
            </w:r>
          </w:p>
        </w:tc>
      </w:tr>
      <w:tr w:rsidR="00083B9D" w14:paraId="5792BC19" w14:textId="77777777" w:rsidTr="008F485B">
        <w:tc>
          <w:tcPr>
            <w:tcW w:w="2694" w:type="dxa"/>
            <w:gridSpan w:val="2"/>
          </w:tcPr>
          <w:p w14:paraId="03290EBF" w14:textId="77777777" w:rsidR="00083B9D" w:rsidRDefault="00083B9D" w:rsidP="008F48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276677" w14:textId="77777777" w:rsidR="00083B9D" w:rsidRDefault="00083B9D" w:rsidP="008F48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3B9D" w14:paraId="7127E6BF" w14:textId="77777777" w:rsidTr="008F485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46E5E5" w14:textId="77777777" w:rsidR="00083B9D" w:rsidRDefault="00083B9D" w:rsidP="008F48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EE61BA" w14:textId="77777777" w:rsidR="00083B9D" w:rsidRDefault="00083B9D" w:rsidP="008F48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5.1.5.1</w:t>
            </w:r>
          </w:p>
        </w:tc>
      </w:tr>
      <w:tr w:rsidR="00083B9D" w14:paraId="17B77925" w14:textId="77777777" w:rsidTr="008F48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CC26D9" w14:textId="77777777" w:rsidR="00083B9D" w:rsidRDefault="00083B9D" w:rsidP="008F48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FB173F" w14:textId="77777777" w:rsidR="00083B9D" w:rsidRDefault="00083B9D" w:rsidP="008F48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3B9D" w14:paraId="7A6F1BBA" w14:textId="77777777" w:rsidTr="008F48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F4F30" w14:textId="77777777" w:rsidR="00083B9D" w:rsidRDefault="00083B9D" w:rsidP="008F48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7DE0F9" w14:textId="77777777" w:rsidR="00083B9D" w:rsidRDefault="00083B9D" w:rsidP="008F48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C2C5FBC" w14:textId="77777777" w:rsidR="00083B9D" w:rsidRDefault="00083B9D" w:rsidP="008F48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61A0BC" w14:textId="77777777" w:rsidR="00083B9D" w:rsidRDefault="00083B9D" w:rsidP="008F485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5604CCD" w14:textId="77777777" w:rsidR="00083B9D" w:rsidRDefault="00083B9D" w:rsidP="008F485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83B9D" w14:paraId="1707167E" w14:textId="77777777" w:rsidTr="008F48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87A4CF" w14:textId="77777777" w:rsidR="00083B9D" w:rsidRDefault="00083B9D" w:rsidP="008F48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CA64F3" w14:textId="77777777" w:rsidR="00083B9D" w:rsidRDefault="00083B9D" w:rsidP="008F48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8FB09E" w14:textId="77777777" w:rsidR="00083B9D" w:rsidRDefault="00083B9D" w:rsidP="008F48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3777E48" w14:textId="77777777" w:rsidR="00083B9D" w:rsidRDefault="00083B9D" w:rsidP="008F485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3464AE" w14:textId="77777777" w:rsidR="00083B9D" w:rsidRDefault="00083B9D" w:rsidP="008F485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83B9D" w14:paraId="62199AC8" w14:textId="77777777" w:rsidTr="008F48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F6AADB" w14:textId="77777777" w:rsidR="00083B9D" w:rsidRDefault="00083B9D" w:rsidP="008F485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05472F" w14:textId="77777777" w:rsidR="00083B9D" w:rsidRDefault="00083B9D" w:rsidP="008F48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88B5AE" w14:textId="77777777" w:rsidR="00083B9D" w:rsidRDefault="00083B9D" w:rsidP="008F48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3AECBBA" w14:textId="77777777" w:rsidR="00083B9D" w:rsidRDefault="00083B9D" w:rsidP="008F485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CA472E" w14:textId="77777777" w:rsidR="00083B9D" w:rsidRDefault="00083B9D" w:rsidP="008F485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83B9D" w14:paraId="66F9AA8A" w14:textId="77777777" w:rsidTr="008F48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53DA27" w14:textId="77777777" w:rsidR="00083B9D" w:rsidRDefault="00083B9D" w:rsidP="008F485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E4C86F" w14:textId="77777777" w:rsidR="00083B9D" w:rsidRDefault="00083B9D" w:rsidP="008F48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EA21FE" w14:textId="77777777" w:rsidR="00083B9D" w:rsidRDefault="00083B9D" w:rsidP="008F48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226D4AF" w14:textId="77777777" w:rsidR="00083B9D" w:rsidRDefault="00083B9D" w:rsidP="008F485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B9F505" w14:textId="77777777" w:rsidR="00083B9D" w:rsidRDefault="00083B9D" w:rsidP="008F485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83B9D" w14:paraId="6D8AEBDE" w14:textId="77777777" w:rsidTr="008F48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10554A" w14:textId="77777777" w:rsidR="00083B9D" w:rsidRDefault="00083B9D" w:rsidP="008F485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A4B399" w14:textId="77777777" w:rsidR="00083B9D" w:rsidRDefault="00083B9D" w:rsidP="008F485B">
            <w:pPr>
              <w:pStyle w:val="CRCoverPage"/>
              <w:spacing w:after="0"/>
              <w:rPr>
                <w:noProof/>
              </w:rPr>
            </w:pPr>
          </w:p>
        </w:tc>
      </w:tr>
      <w:tr w:rsidR="00083B9D" w14:paraId="2E55A345" w14:textId="77777777" w:rsidTr="008F485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878416" w14:textId="77777777" w:rsidR="00083B9D" w:rsidRDefault="00083B9D" w:rsidP="008F48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E2EAC7" w14:textId="77777777" w:rsidR="00083B9D" w:rsidRDefault="00083B9D" w:rsidP="008F485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83B9D" w:rsidRPr="008863B9" w14:paraId="6DB0C4DC" w14:textId="77777777" w:rsidTr="008F485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6552C7" w14:textId="77777777" w:rsidR="00083B9D" w:rsidRPr="008863B9" w:rsidRDefault="00083B9D" w:rsidP="008F48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825656D" w14:textId="77777777" w:rsidR="00083B9D" w:rsidRPr="008863B9" w:rsidRDefault="00083B9D" w:rsidP="008F485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83B9D" w14:paraId="289B92EA" w14:textId="77777777" w:rsidTr="008F485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7D29F4" w14:textId="77777777" w:rsidR="00083B9D" w:rsidRDefault="00083B9D" w:rsidP="008F48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BF3D33" w14:textId="77777777" w:rsidR="00083B9D" w:rsidRDefault="00083B9D" w:rsidP="008F485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35FD620" w14:textId="77777777" w:rsidR="00083B9D" w:rsidRDefault="00083B9D" w:rsidP="00083B9D">
      <w:pPr>
        <w:pStyle w:val="CRCoverPage"/>
        <w:spacing w:after="0"/>
        <w:rPr>
          <w:noProof/>
          <w:sz w:val="8"/>
          <w:szCs w:val="8"/>
        </w:rPr>
      </w:pPr>
    </w:p>
    <w:p w14:paraId="7C042652" w14:textId="77777777" w:rsidR="00083B9D" w:rsidRDefault="00083B9D">
      <w:pPr>
        <w:spacing w:after="0"/>
        <w:rPr>
          <w:rFonts w:ascii="Arial" w:hAnsi="Arial"/>
          <w:b/>
          <w:noProof/>
          <w:sz w:val="24"/>
        </w:rPr>
      </w:pPr>
      <w:r>
        <w:rPr>
          <w:b/>
          <w:noProof/>
          <w:sz w:val="24"/>
        </w:rPr>
        <w:br w:type="page"/>
      </w:r>
    </w:p>
    <w:p w14:paraId="47BEA3E5" w14:textId="77777777" w:rsidR="00463350" w:rsidRDefault="00463350">
      <w:pPr>
        <w:rPr>
          <w:noProof/>
        </w:rPr>
      </w:pPr>
    </w:p>
    <w:p w14:paraId="35F2D70A" w14:textId="77777777" w:rsidR="007C06D5" w:rsidRDefault="007C06D5" w:rsidP="007C06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0E195FC2" w14:textId="77777777" w:rsidR="00463350" w:rsidRDefault="00463350" w:rsidP="00463350">
      <w:pPr>
        <w:pStyle w:val="Heading3"/>
      </w:pPr>
      <w:bookmarkStart w:id="1" w:name="_CR6_3_2_4_4"/>
      <w:bookmarkStart w:id="2" w:name="_Toc153794832"/>
      <w:bookmarkEnd w:id="1"/>
      <w:r>
        <w:t>5.1.5</w:t>
      </w:r>
      <w:r>
        <w:tab/>
        <w:t>Authorization and Provisioning for 5G ProSe UE-to-UE Relay</w:t>
      </w:r>
      <w:bookmarkEnd w:id="2"/>
    </w:p>
    <w:p w14:paraId="7E7B534A" w14:textId="77777777" w:rsidR="00463350" w:rsidRDefault="00463350" w:rsidP="00463350">
      <w:pPr>
        <w:pStyle w:val="Heading4"/>
      </w:pPr>
      <w:bookmarkStart w:id="3" w:name="_CR5_1_5_1"/>
      <w:bookmarkStart w:id="4" w:name="_Toc153794833"/>
      <w:bookmarkEnd w:id="3"/>
      <w:r>
        <w:t>5.1.5.1</w:t>
      </w:r>
      <w:r>
        <w:tab/>
        <w:t>Policy/Parameter provisioning for 5G ProSe UE-to-UE Relay</w:t>
      </w:r>
      <w:bookmarkEnd w:id="4"/>
    </w:p>
    <w:p w14:paraId="5C373877" w14:textId="77777777" w:rsidR="00463350" w:rsidRDefault="00463350" w:rsidP="00463350">
      <w:r>
        <w:t>The following information is provisioned in the UE in support of the UE assuming the role of a 5G ProSe UE-to-UE Relay:</w:t>
      </w:r>
    </w:p>
    <w:p w14:paraId="4D7E0D5D" w14:textId="77777777" w:rsidR="00463350" w:rsidRDefault="00463350" w:rsidP="00463350">
      <w:pPr>
        <w:pStyle w:val="B1"/>
      </w:pPr>
      <w:r>
        <w:t>1)</w:t>
      </w:r>
      <w:r>
        <w:tab/>
        <w:t>Authorisation policy for acting as a 5G ProSe Layer-3 and/or Layer-2 UE-to-UE Relay:</w:t>
      </w:r>
    </w:p>
    <w:p w14:paraId="77D38458" w14:textId="77777777" w:rsidR="00463350" w:rsidRDefault="00463350" w:rsidP="00463350">
      <w:pPr>
        <w:pStyle w:val="B2"/>
      </w:pPr>
      <w:r>
        <w:t>-</w:t>
      </w:r>
      <w:r>
        <w:tab/>
        <w:t>when the UE is "served by NG-RAN":</w:t>
      </w:r>
    </w:p>
    <w:p w14:paraId="088922D3" w14:textId="77777777" w:rsidR="00463350" w:rsidRDefault="00463350" w:rsidP="00463350">
      <w:pPr>
        <w:pStyle w:val="B3"/>
      </w:pPr>
      <w:r>
        <w:t>-</w:t>
      </w:r>
      <w:r>
        <w:tab/>
        <w:t>PLMNs in which the UE is authorized to relay traffic for 5G ProSe Layer-3 and/or Layer-2 End UEs accessing 5G ProSe UE-to-UE Relays over PC5 reference point.</w:t>
      </w:r>
    </w:p>
    <w:p w14:paraId="1009C010" w14:textId="77777777" w:rsidR="00463350" w:rsidRDefault="00463350" w:rsidP="00463350">
      <w:pPr>
        <w:pStyle w:val="B2"/>
      </w:pPr>
      <w:r>
        <w:t>-</w:t>
      </w:r>
      <w:r>
        <w:tab/>
        <w:t>when the UE is not "served by NG-RAN":</w:t>
      </w:r>
    </w:p>
    <w:p w14:paraId="6119DD42" w14:textId="77777777" w:rsidR="00463350" w:rsidRDefault="00463350" w:rsidP="00463350">
      <w:pPr>
        <w:pStyle w:val="B3"/>
      </w:pPr>
      <w:r>
        <w:t>-</w:t>
      </w:r>
      <w:r>
        <w:tab/>
        <w:t>Indicates whether the UE is authorized to relay traffic for 5G ProSe Layer-3 and/or Layer-2 End UEs accessing 5G ProSe UE-to-UE Relays over PC5 reference point.</w:t>
      </w:r>
    </w:p>
    <w:p w14:paraId="384A16B4" w14:textId="77777777" w:rsidR="00463350" w:rsidRDefault="00463350" w:rsidP="00463350">
      <w:pPr>
        <w:pStyle w:val="B2"/>
      </w:pPr>
      <w:r>
        <w:t>-</w:t>
      </w:r>
      <w:r>
        <w:tab/>
        <w:t>The authorisation for a UE to act as a 5G ProSe UE-to-UE Relay also authorizes the use of 5G ProSe UE-to-UE Relay Discovery with Model A and Model B.</w:t>
      </w:r>
    </w:p>
    <w:p w14:paraId="0D55B62F" w14:textId="77777777" w:rsidR="00463350" w:rsidRDefault="00463350" w:rsidP="00463350">
      <w:pPr>
        <w:pStyle w:val="NO"/>
      </w:pPr>
      <w:r>
        <w:t>NOTE 1:</w:t>
      </w:r>
      <w:r>
        <w:tab/>
        <w:t>It is up to UE and application implementation to select a discovery model, or whether to perform both models simultaneously.</w:t>
      </w:r>
    </w:p>
    <w:p w14:paraId="2C3AE4CB" w14:textId="77777777" w:rsidR="00463350" w:rsidRDefault="00463350" w:rsidP="00463350">
      <w:pPr>
        <w:pStyle w:val="B1"/>
      </w:pPr>
      <w:r>
        <w:t>2)</w:t>
      </w:r>
      <w:r>
        <w:tab/>
        <w:t>ProSe Relay Discovery policy/parameters for 5G ProSe UE-to-UE Relay:</w:t>
      </w:r>
    </w:p>
    <w:p w14:paraId="6A6810AB" w14:textId="77777777" w:rsidR="00463350" w:rsidRDefault="00463350" w:rsidP="00463350">
      <w:pPr>
        <w:pStyle w:val="B2"/>
      </w:pPr>
      <w:r>
        <w:t>-</w:t>
      </w:r>
      <w:r>
        <w:tab/>
        <w:t>Includes the parameters that enable the UE to perform 5G ProSe UE-to-UE Relay Discovery when provided by PCF or provisioned in the ME or configured in the UICC:</w:t>
      </w:r>
    </w:p>
    <w:p w14:paraId="3554508E" w14:textId="023E7466" w:rsidR="00463350" w:rsidRDefault="00463350" w:rsidP="00463350">
      <w:pPr>
        <w:pStyle w:val="B3"/>
      </w:pPr>
      <w:r>
        <w:t>-</w:t>
      </w:r>
      <w:r>
        <w:tab/>
        <w:t>5G ProSe UE-to-UE Relay Discovery parameters (User Info ID, Relay Service Code(s), UE-to-UE Relay Layer indicator</w:t>
      </w:r>
      <w:ins w:id="5" w:author="JungJeSon" w:date="2024-01-09T10:00:00Z">
        <w:r>
          <w:t>, Network Assistance Security Indicator</w:t>
        </w:r>
      </w:ins>
      <w:r>
        <w:t>). The UE-to-UE Relay Layer indicator indicates whether the associated RSC is offering 5G ProSe Layer-2 or Layer-3 UE-to-UE Relay service.</w:t>
      </w:r>
      <w:ins w:id="6" w:author="JungJeSon" w:date="2024-01-09T10:01:00Z">
        <w:r>
          <w:t xml:space="preserve"> </w:t>
        </w:r>
        <w:r w:rsidRPr="00463350">
          <w:t>Network Assistance Security Indicator indicates whether the associated RSC is offering security procedures with</w:t>
        </w:r>
        <w:r>
          <w:t xml:space="preserve"> or without</w:t>
        </w:r>
        <w:r w:rsidRPr="00463350">
          <w:t xml:space="preserve"> </w:t>
        </w:r>
        <w:del w:id="7" w:author="Huawei Monday" w:date="2024-01-22T09:44:00Z">
          <w:r w:rsidRPr="00701DE6" w:rsidDel="00701DE6">
            <w:rPr>
              <w:highlight w:val="green"/>
              <w:rPrChange w:id="8" w:author="Huawei Monday" w:date="2024-01-22T09:44:00Z">
                <w:rPr/>
              </w:rPrChange>
            </w:rPr>
            <w:delText>the</w:delText>
          </w:r>
          <w:r w:rsidRPr="00463350" w:rsidDel="00701DE6">
            <w:delText xml:space="preserve"> </w:delText>
          </w:r>
        </w:del>
        <w:r w:rsidRPr="00463350">
          <w:t xml:space="preserve">network assistance when </w:t>
        </w:r>
      </w:ins>
      <w:ins w:id="9" w:author="Huawei Monday" w:date="2024-01-22T09:44:00Z">
        <w:r w:rsidR="00701DE6" w:rsidRPr="00701DE6">
          <w:rPr>
            <w:highlight w:val="green"/>
            <w:rPrChange w:id="10" w:author="Huawei Monday" w:date="2024-01-22T09:44:00Z">
              <w:rPr/>
            </w:rPrChange>
          </w:rPr>
          <w:t>the</w:t>
        </w:r>
        <w:r w:rsidR="00701DE6">
          <w:t xml:space="preserve"> </w:t>
        </w:r>
      </w:ins>
      <w:ins w:id="11" w:author="JungJeSon" w:date="2024-01-09T10:01:00Z">
        <w:r w:rsidRPr="00463350">
          <w:t xml:space="preserve">5G ProSe UE-to-UE </w:t>
        </w:r>
      </w:ins>
      <w:ins w:id="12" w:author="Huawei Monday" w:date="2024-01-22T09:44:00Z">
        <w:r w:rsidR="00701DE6" w:rsidRPr="00701DE6">
          <w:rPr>
            <w:highlight w:val="green"/>
            <w:rPrChange w:id="13" w:author="Huawei Monday" w:date="2024-01-22T09:44:00Z">
              <w:rPr/>
            </w:rPrChange>
          </w:rPr>
          <w:t>Relay</w:t>
        </w:r>
        <w:r w:rsidR="00701DE6">
          <w:t xml:space="preserve"> </w:t>
        </w:r>
      </w:ins>
      <w:ins w:id="14" w:author="JungJeSon" w:date="2024-01-09T10:01:00Z">
        <w:r w:rsidRPr="00463350">
          <w:t>is served by NG-RAN.</w:t>
        </w:r>
      </w:ins>
    </w:p>
    <w:p w14:paraId="7EA328A8" w14:textId="77777777" w:rsidR="00463350" w:rsidRDefault="00463350" w:rsidP="00463350">
      <w:pPr>
        <w:pStyle w:val="B3"/>
      </w:pPr>
      <w:r>
        <w:t>-</w:t>
      </w:r>
      <w:r>
        <w:tab/>
        <w:t>Default Destination Layer-2 ID(s) for sending Relay Discovery Announcement message and receiving Relay Discovery Solicitation messages;</w:t>
      </w:r>
    </w:p>
    <w:p w14:paraId="545BA366" w14:textId="77777777" w:rsidR="00463350" w:rsidRDefault="00463350" w:rsidP="00463350">
      <w:pPr>
        <w:pStyle w:val="B3"/>
      </w:pPr>
      <w:r>
        <w:t>-</w:t>
      </w:r>
      <w:r>
        <w:tab/>
        <w:t>Default Destination Layer-2 ID(s) for sending/receiving Direct Communication Request message for ProSe UE-to-UE Relay Communication with integrated Discovery;</w:t>
      </w:r>
    </w:p>
    <w:p w14:paraId="5A986F52" w14:textId="77777777" w:rsidR="00463350" w:rsidRDefault="00463350" w:rsidP="00463350">
      <w:pPr>
        <w:pStyle w:val="B3"/>
      </w:pPr>
      <w:r>
        <w:t>-</w:t>
      </w:r>
      <w:r>
        <w:tab/>
        <w:t>For 5G ProSe Layer-3 UE-to-UE Relay, the traffic type (IP, Ethernet, Unstructured) to be used for the relayed traffic for each Relay Service Code;</w:t>
      </w:r>
    </w:p>
    <w:p w14:paraId="24F392E1" w14:textId="77777777" w:rsidR="00463350" w:rsidRDefault="00463350" w:rsidP="00463350">
      <w:pPr>
        <w:pStyle w:val="B3"/>
      </w:pPr>
      <w:r>
        <w:t>-</w:t>
      </w:r>
      <w:r>
        <w:tab/>
        <w:t>Includes security related content for Relay Discovery for each Relay Service Code.</w:t>
      </w:r>
    </w:p>
    <w:p w14:paraId="2F567F68" w14:textId="77777777" w:rsidR="00463350" w:rsidRDefault="00463350" w:rsidP="00463350">
      <w:pPr>
        <w:pStyle w:val="NO"/>
        <w:rPr>
          <w:ins w:id="15" w:author="JungJeSon" w:date="2024-01-09T10:01:00Z"/>
        </w:rPr>
      </w:pPr>
      <w:r>
        <w:t>NOTE 2:</w:t>
      </w:r>
      <w:r>
        <w:tab/>
        <w:t>SA WG3 will determine the security related content for 5G ProSe UE-to-UE Relay.</w:t>
      </w:r>
    </w:p>
    <w:p w14:paraId="02381554" w14:textId="2D05B2DE" w:rsidR="00463350" w:rsidRDefault="00463350" w:rsidP="00463350">
      <w:pPr>
        <w:pStyle w:val="NO"/>
      </w:pPr>
      <w:ins w:id="16" w:author="JungJeSon" w:date="2024-01-09T10:01:00Z">
        <w:r>
          <w:t xml:space="preserve">NOTE 3: </w:t>
        </w:r>
        <w:r w:rsidRPr="00463350">
          <w:t>The security mechanism selection according to Network Assistance Security Indicator is specified in TS</w:t>
        </w:r>
      </w:ins>
      <w:ins w:id="17" w:author="Huawei Monday" w:date="2024-01-22T09:44:00Z">
        <w:r w:rsidR="00701DE6">
          <w:t> </w:t>
        </w:r>
      </w:ins>
      <w:ins w:id="18" w:author="JungJeSon" w:date="2024-01-09T10:01:00Z">
        <w:del w:id="19" w:author="Huawei Monday" w:date="2024-01-22T09:44:00Z">
          <w:r w:rsidRPr="00463350" w:rsidDel="00701DE6">
            <w:delText xml:space="preserve"> </w:delText>
          </w:r>
        </w:del>
        <w:r w:rsidRPr="00463350">
          <w:t>33.503</w:t>
        </w:r>
        <w:del w:id="20" w:author="Huawei Monday" w:date="2024-01-22T09:44:00Z">
          <w:r w:rsidRPr="00463350" w:rsidDel="00701DE6">
            <w:delText xml:space="preserve"> </w:delText>
          </w:r>
        </w:del>
      </w:ins>
      <w:ins w:id="21" w:author="Huawei Monday" w:date="2024-01-22T09:44:00Z">
        <w:r w:rsidR="00701DE6">
          <w:t> </w:t>
        </w:r>
      </w:ins>
      <w:ins w:id="22" w:author="JungJeSon" w:date="2024-01-09T10:01:00Z">
        <w:r w:rsidRPr="00463350">
          <w:t>[29].</w:t>
        </w:r>
      </w:ins>
    </w:p>
    <w:p w14:paraId="24627F11" w14:textId="77777777" w:rsidR="00463350" w:rsidRDefault="00463350" w:rsidP="00463350">
      <w:pPr>
        <w:pStyle w:val="B1"/>
      </w:pPr>
      <w:r>
        <w:t>3)</w:t>
      </w:r>
      <w:r>
        <w:tab/>
        <w:t>Validity time indicating the expiration time of the Policy/Parameter for 5G ProSe UE-to-UE Relay discovery and communication.</w:t>
      </w:r>
    </w:p>
    <w:p w14:paraId="71B1712F" w14:textId="77777777" w:rsidR="00463350" w:rsidRDefault="00463350" w:rsidP="00463350">
      <w:r>
        <w:t>The following information is provisioned in the UE in support of the UE assuming the role of a 5G ProSe End UE and thereby enabling the use of a 5G ProSe UE-to-UE Relay:</w:t>
      </w:r>
    </w:p>
    <w:p w14:paraId="3F501940" w14:textId="77777777" w:rsidR="00463350" w:rsidRDefault="00463350" w:rsidP="00463350">
      <w:pPr>
        <w:pStyle w:val="B1"/>
      </w:pPr>
      <w:r>
        <w:t>1)</w:t>
      </w:r>
      <w:r>
        <w:tab/>
        <w:t>Authorisation policy for using a 5G ProSe Layer-3 and/or Layer-2 UE-to-UE Relay:</w:t>
      </w:r>
    </w:p>
    <w:p w14:paraId="7EE58BC8" w14:textId="77777777" w:rsidR="00463350" w:rsidRDefault="00463350" w:rsidP="00463350">
      <w:pPr>
        <w:pStyle w:val="B2"/>
      </w:pPr>
      <w:r>
        <w:t>-</w:t>
      </w:r>
      <w:r>
        <w:tab/>
        <w:t>When the UE is "served by NG-RAN":</w:t>
      </w:r>
    </w:p>
    <w:p w14:paraId="47306833" w14:textId="77777777" w:rsidR="00463350" w:rsidRDefault="00463350" w:rsidP="00463350">
      <w:pPr>
        <w:pStyle w:val="B3"/>
      </w:pPr>
      <w:r>
        <w:lastRenderedPageBreak/>
        <w:t>-</w:t>
      </w:r>
      <w:r>
        <w:tab/>
        <w:t>PLMNs in which the UE is authorized to use a 5G ProSe Layer-3 and/or Layer-2 UE-to-UE Relay.</w:t>
      </w:r>
    </w:p>
    <w:p w14:paraId="271A3FC6" w14:textId="77777777" w:rsidR="00463350" w:rsidRDefault="00463350" w:rsidP="00463350">
      <w:pPr>
        <w:pStyle w:val="B2"/>
      </w:pPr>
      <w:r>
        <w:t>-</w:t>
      </w:r>
      <w:r>
        <w:tab/>
        <w:t>When the UE is "not served by NG-RAN":</w:t>
      </w:r>
    </w:p>
    <w:p w14:paraId="350D6134" w14:textId="77777777" w:rsidR="00463350" w:rsidRDefault="00463350" w:rsidP="00463350">
      <w:pPr>
        <w:pStyle w:val="B3"/>
      </w:pPr>
      <w:r>
        <w:t>-</w:t>
      </w:r>
      <w:r>
        <w:tab/>
        <w:t>Indicates whether the UE is authorised to use a 5G ProSe Layer-3 and/or Layer-2 UE-to-UE Relay.</w:t>
      </w:r>
    </w:p>
    <w:p w14:paraId="5D56CC4C" w14:textId="77777777" w:rsidR="00463350" w:rsidRDefault="00463350" w:rsidP="00463350">
      <w:pPr>
        <w:pStyle w:val="B2"/>
      </w:pPr>
      <w:r>
        <w:tab/>
        <w:t>The authorisation for a UE to act as a 5G ProSe End UE also authorizes the use of 5G ProSe UE-to-UE Relay discovery with Model A and Model B.</w:t>
      </w:r>
    </w:p>
    <w:p w14:paraId="65E87997" w14:textId="77777777" w:rsidR="00463350" w:rsidRDefault="00463350" w:rsidP="00463350">
      <w:pPr>
        <w:pStyle w:val="NO"/>
      </w:pPr>
      <w:r>
        <w:t>NOTE 3:</w:t>
      </w:r>
      <w:r>
        <w:tab/>
        <w:t>It is up to UE and application implementation to select a discovery model, or whether to perform both models simultaneously.</w:t>
      </w:r>
    </w:p>
    <w:p w14:paraId="228D8AF8" w14:textId="77777777" w:rsidR="00463350" w:rsidRDefault="00463350" w:rsidP="00463350">
      <w:pPr>
        <w:pStyle w:val="B1"/>
      </w:pPr>
      <w:r>
        <w:t>2)</w:t>
      </w:r>
      <w:r>
        <w:tab/>
        <w:t>Policy/parameters for 5G ProSe UE-to-UE Relay Discovery:</w:t>
      </w:r>
    </w:p>
    <w:p w14:paraId="2B192243" w14:textId="77777777" w:rsidR="00463350" w:rsidRDefault="00463350" w:rsidP="00463350">
      <w:pPr>
        <w:pStyle w:val="B2"/>
      </w:pPr>
      <w:r>
        <w:t>-</w:t>
      </w:r>
      <w:r>
        <w:tab/>
        <w:t>Includes the parameters for 5G ProSe UE-to-UE Relay Discovery as a 5G ProSe End UE and for enabling the UE to connect to the 5G ProSe UE-to-UE Relay after discovery when provided by PCF or provisioned in the ME or configured in the UICC:</w:t>
      </w:r>
    </w:p>
    <w:p w14:paraId="7E4439D4" w14:textId="27FFF209" w:rsidR="00463350" w:rsidRDefault="00463350" w:rsidP="00463350">
      <w:pPr>
        <w:pStyle w:val="B3"/>
      </w:pPr>
      <w:r>
        <w:t>-</w:t>
      </w:r>
      <w:r>
        <w:tab/>
        <w:t>5G ProSe UE-to-UE Relay Discovery parameters (User Info ID, Relay Service Code(s), UE-to-UE Relay Layer indicator</w:t>
      </w:r>
      <w:ins w:id="23" w:author="JungJeSon" w:date="2024-01-09T10:02:00Z">
        <w:r>
          <w:t>, Network Assistance Security Indicator</w:t>
        </w:r>
      </w:ins>
      <w:r>
        <w:t>). The UE-to-UE Relay Layer indicator indicates whether the associated RSC is offering 5G ProSe Layer-2 or Layer-3 UE-to-UE Relay service.</w:t>
      </w:r>
      <w:ins w:id="24" w:author="JungJeSon" w:date="2024-01-09T10:02:00Z">
        <w:r>
          <w:t xml:space="preserve"> </w:t>
        </w:r>
        <w:r w:rsidRPr="00463350">
          <w:t>Network Assistance Security Indicator indicates whether the associated RSC is offering security procedures with</w:t>
        </w:r>
        <w:r>
          <w:t xml:space="preserve"> or without</w:t>
        </w:r>
        <w:r w:rsidRPr="00463350">
          <w:t xml:space="preserve"> </w:t>
        </w:r>
        <w:del w:id="25" w:author="Huawei Monday" w:date="2024-01-22T09:45:00Z">
          <w:r w:rsidRPr="00701DE6" w:rsidDel="00701DE6">
            <w:rPr>
              <w:highlight w:val="green"/>
              <w:rPrChange w:id="26" w:author="Huawei Monday" w:date="2024-01-22T09:45:00Z">
                <w:rPr/>
              </w:rPrChange>
            </w:rPr>
            <w:delText>the</w:delText>
          </w:r>
          <w:bookmarkStart w:id="27" w:name="_GoBack"/>
          <w:bookmarkEnd w:id="27"/>
          <w:r w:rsidRPr="00463350" w:rsidDel="00701DE6">
            <w:delText xml:space="preserve"> </w:delText>
          </w:r>
        </w:del>
        <w:r w:rsidRPr="00463350">
          <w:t xml:space="preserve">network assistance when </w:t>
        </w:r>
      </w:ins>
      <w:ins w:id="28" w:author="Huawei Monday" w:date="2024-01-22T09:45:00Z">
        <w:r w:rsidR="00701DE6" w:rsidRPr="00701DE6">
          <w:rPr>
            <w:highlight w:val="green"/>
            <w:rPrChange w:id="29" w:author="Huawei Monday" w:date="2024-01-22T09:45:00Z">
              <w:rPr/>
            </w:rPrChange>
          </w:rPr>
          <w:t>the</w:t>
        </w:r>
        <w:r w:rsidR="00701DE6">
          <w:t xml:space="preserve"> </w:t>
        </w:r>
      </w:ins>
      <w:ins w:id="30" w:author="JungJeSon" w:date="2024-01-09T10:02:00Z">
        <w:r w:rsidRPr="00463350">
          <w:t xml:space="preserve">5G ProSe UE-to-UE </w:t>
        </w:r>
      </w:ins>
      <w:ins w:id="31" w:author="Huawei Monday" w:date="2024-01-22T09:45:00Z">
        <w:r w:rsidR="00701DE6" w:rsidRPr="00701DE6">
          <w:rPr>
            <w:highlight w:val="green"/>
            <w:rPrChange w:id="32" w:author="Huawei Monday" w:date="2024-01-22T09:45:00Z">
              <w:rPr/>
            </w:rPrChange>
          </w:rPr>
          <w:t>Relay</w:t>
        </w:r>
        <w:r w:rsidR="00701DE6">
          <w:t xml:space="preserve"> </w:t>
        </w:r>
      </w:ins>
      <w:ins w:id="33" w:author="JungJeSon" w:date="2024-01-09T10:02:00Z">
        <w:r w:rsidRPr="00463350">
          <w:t>is served by NG-RAN.</w:t>
        </w:r>
      </w:ins>
    </w:p>
    <w:p w14:paraId="1A6B83E3" w14:textId="77777777" w:rsidR="00463350" w:rsidRDefault="00463350" w:rsidP="00463350">
      <w:pPr>
        <w:pStyle w:val="B3"/>
      </w:pPr>
      <w:r>
        <w:t>-</w:t>
      </w:r>
      <w:r>
        <w:tab/>
        <w:t>Default Destination Layer-2 ID(s) for sending Relay Discovery Solicitation messages and receiving Relay Discovery Announcement message;</w:t>
      </w:r>
    </w:p>
    <w:p w14:paraId="29AF5756" w14:textId="77777777" w:rsidR="00463350" w:rsidRDefault="00463350" w:rsidP="00463350">
      <w:pPr>
        <w:pStyle w:val="B3"/>
      </w:pPr>
      <w:r>
        <w:t>-</w:t>
      </w:r>
      <w:r>
        <w:tab/>
        <w:t>Default Destination Layer-2 ID(s) for sending/receiving Direct Communication Request message for ProSe UE-to-UE Relay Communication with integrated Discovery;</w:t>
      </w:r>
    </w:p>
    <w:p w14:paraId="46B636BD" w14:textId="77777777" w:rsidR="00463350" w:rsidRDefault="00463350" w:rsidP="00463350">
      <w:pPr>
        <w:pStyle w:val="B3"/>
      </w:pPr>
      <w:r>
        <w:t>-</w:t>
      </w:r>
      <w:r>
        <w:tab/>
        <w:t>For 5G ProSe Layer-3 UE-to-UE Relay, the traffic type (IP, Ethernet, Unstructured) to be used for the relayed traffic for each Relay Service Code;</w:t>
      </w:r>
    </w:p>
    <w:p w14:paraId="575EC8DA" w14:textId="77777777" w:rsidR="00463350" w:rsidRDefault="00463350" w:rsidP="00463350">
      <w:pPr>
        <w:pStyle w:val="B3"/>
      </w:pPr>
      <w:r>
        <w:t>-</w:t>
      </w:r>
      <w:r>
        <w:tab/>
        <w:t>Includes security related content for Relay Discovery for each Relay Service Code.</w:t>
      </w:r>
    </w:p>
    <w:p w14:paraId="6A4C2504" w14:textId="77777777" w:rsidR="00463350" w:rsidRDefault="00463350" w:rsidP="00463350">
      <w:pPr>
        <w:pStyle w:val="NO"/>
        <w:rPr>
          <w:ins w:id="34" w:author="JungJeSon" w:date="2024-01-09T10:02:00Z"/>
        </w:rPr>
      </w:pPr>
      <w:r>
        <w:t>NOTE 4:</w:t>
      </w:r>
      <w:r>
        <w:tab/>
        <w:t>SA WG3 will determine the security related content for 5G ProSe UE-to-UE Relay.</w:t>
      </w:r>
    </w:p>
    <w:p w14:paraId="0C0314FC" w14:textId="37292B25" w:rsidR="00463350" w:rsidRDefault="00463350" w:rsidP="00463350">
      <w:pPr>
        <w:pStyle w:val="NO"/>
      </w:pPr>
      <w:ins w:id="35" w:author="JungJeSon" w:date="2024-01-09T10:02:00Z">
        <w:r>
          <w:t xml:space="preserve">NOTE 5: </w:t>
        </w:r>
      </w:ins>
      <w:ins w:id="36" w:author="JungJeSon" w:date="2024-01-09T10:03:00Z">
        <w:r w:rsidRPr="00463350">
          <w:t>The security mechanism selection according to Network Assistance Security Indicator is specified in TS</w:t>
        </w:r>
      </w:ins>
      <w:ins w:id="37" w:author="Huawei Monday" w:date="2024-01-22T09:44:00Z">
        <w:r w:rsidR="00701DE6">
          <w:t> </w:t>
        </w:r>
      </w:ins>
      <w:ins w:id="38" w:author="JungJeSon" w:date="2024-01-09T10:03:00Z">
        <w:del w:id="39" w:author="Huawei Monday" w:date="2024-01-22T09:44:00Z">
          <w:r w:rsidRPr="00463350" w:rsidDel="00701DE6">
            <w:delText xml:space="preserve"> </w:delText>
          </w:r>
        </w:del>
        <w:r w:rsidRPr="00463350">
          <w:t>33.503</w:t>
        </w:r>
        <w:del w:id="40" w:author="Huawei Monday" w:date="2024-01-22T09:44:00Z">
          <w:r w:rsidRPr="00463350" w:rsidDel="00701DE6">
            <w:delText xml:space="preserve"> </w:delText>
          </w:r>
        </w:del>
      </w:ins>
      <w:ins w:id="41" w:author="Huawei Monday" w:date="2024-01-22T09:44:00Z">
        <w:r w:rsidR="00701DE6">
          <w:t> </w:t>
        </w:r>
      </w:ins>
      <w:ins w:id="42" w:author="JungJeSon" w:date="2024-01-09T10:03:00Z">
        <w:r w:rsidRPr="00463350">
          <w:t>[29].</w:t>
        </w:r>
      </w:ins>
    </w:p>
    <w:p w14:paraId="0634F1C8" w14:textId="77777777" w:rsidR="00463350" w:rsidRDefault="00463350" w:rsidP="00463350">
      <w:pPr>
        <w:pStyle w:val="B1"/>
      </w:pPr>
      <w:r>
        <w:t>3)</w:t>
      </w:r>
      <w:r>
        <w:tab/>
        <w:t>Validity time indicating the expiration time of the Policy/Parameter for 5G ProSe UE-to-UE Relay discovery and communication.</w:t>
      </w:r>
    </w:p>
    <w:p w14:paraId="382C4BA4" w14:textId="77777777" w:rsidR="00463350" w:rsidRDefault="00463350" w:rsidP="00463350">
      <w:r>
        <w:t>The following information is provisioned in the UE in support of the UE assuming the role of a 5G ProSe UE-to-UE Relay as well as in the UE in support of the UE assuming the role of a 5G ProSe End UE and thereby enabling the use of a 5G ProSe UE-to-UE Relay:</w:t>
      </w:r>
    </w:p>
    <w:p w14:paraId="165E9F15" w14:textId="77777777" w:rsidR="00463350" w:rsidRDefault="00463350" w:rsidP="00463350">
      <w:pPr>
        <w:pStyle w:val="B1"/>
      </w:pPr>
      <w:r>
        <w:t>1)</w:t>
      </w:r>
      <w:r>
        <w:tab/>
        <w:t>Radio parameters for 5G ProSe UE-to-UE Relay Discovery when the UE is not "served by NG-RAN":</w:t>
      </w:r>
    </w:p>
    <w:p w14:paraId="4709AD90" w14:textId="77777777" w:rsidR="00463350" w:rsidRDefault="00463350" w:rsidP="00463350">
      <w:pPr>
        <w:pStyle w:val="B2"/>
      </w:pPr>
      <w:r>
        <w:t>-</w:t>
      </w:r>
      <w:r>
        <w:tab/>
        <w:t>Includes the radio parameters NR PC5 with Geographical Area(s) and an indication of whether they are "operator managed" or "non-operator managed". The UE uses the radio parameters to perform 5G ProSe Direct Discovery over PC5 reference point when "not served by NG-RAN" only if the UE can reliably locate itself in the corresponding Geographical Area. Otherwise, the UE is not authorized to transmit.</w:t>
      </w:r>
    </w:p>
    <w:p w14:paraId="59544B59" w14:textId="77777777" w:rsidR="00463350" w:rsidRDefault="00463350" w:rsidP="00463350">
      <w:pPr>
        <w:pStyle w:val="B2"/>
      </w:pPr>
      <w:r>
        <w:t>-</w:t>
      </w:r>
      <w:r>
        <w:tab/>
        <w:t>Default PC5 DRX configuration (see TS 38.331 [16]).</w:t>
      </w:r>
    </w:p>
    <w:p w14:paraId="11DB6D9A" w14:textId="77777777" w:rsidR="00463350" w:rsidRDefault="00463350" w:rsidP="00463350">
      <w:pPr>
        <w:pStyle w:val="NO"/>
      </w:pPr>
      <w:r>
        <w:t>NOTE 5:</w:t>
      </w:r>
      <w:r>
        <w:tab/>
        <w:t>RAN WG2 will determine the default PC5 DRX configuration for 5G ProSe UE-to-UE relay scenario.</w:t>
      </w:r>
    </w:p>
    <w:p w14:paraId="2A085F60" w14:textId="77777777" w:rsidR="00463350" w:rsidRDefault="00463350" w:rsidP="00463350">
      <w:pPr>
        <w:pStyle w:val="NO"/>
      </w:pPr>
      <w:r>
        <w:t>NOTE 6:</w:t>
      </w:r>
      <w:r>
        <w:tab/>
        <w:t>Radio parameters for 5G ProSe UE-to-UE Relay Discovery when the UE is not "served by NG-RAN" and Radio parameters when the UE is "not served by NG-RAN" for 5G ProSe Direct Discovery in clause 5.1.2.1 are expected to be aligned for direct and relayed discovery for UE to UE communication.</w:t>
      </w:r>
    </w:p>
    <w:p w14:paraId="1E3FA2B8" w14:textId="77777777" w:rsidR="00463350" w:rsidRDefault="00463350" w:rsidP="00463350">
      <w:pPr>
        <w:pStyle w:val="B1"/>
      </w:pPr>
      <w:r>
        <w:t>2)</w:t>
      </w:r>
      <w:r>
        <w:tab/>
        <w:t>Radio parameters for 5G ProSe UE-to-UE Relay communication when the UE is not "served by NG-RAN":</w:t>
      </w:r>
    </w:p>
    <w:p w14:paraId="0A523334" w14:textId="77777777" w:rsidR="00463350" w:rsidRDefault="00463350" w:rsidP="00463350">
      <w:pPr>
        <w:pStyle w:val="B2"/>
      </w:pPr>
      <w:r>
        <w:t>-</w:t>
      </w:r>
      <w:r>
        <w:tab/>
        <w:t xml:space="preserve">Includes the radio parameters NR PC5 with Geographical Area(s) and an indication of whether they are "operator managed" or "non-operator managed". The UE uses the radio parameters to perform 5G ProSe </w:t>
      </w:r>
      <w:r>
        <w:lastRenderedPageBreak/>
        <w:t>Direct Communication over PC5 reference point when "not served by NG-RAN" only if the UE can reliably locate itself in the corresponding Geographical Area. Otherwise, the UE is not authorized to transmit.</w:t>
      </w:r>
    </w:p>
    <w:p w14:paraId="0E831AE0" w14:textId="77777777" w:rsidR="00463350" w:rsidRDefault="00463350" w:rsidP="00463350">
      <w:pPr>
        <w:pStyle w:val="NO"/>
      </w:pPr>
      <w:r>
        <w:t>NOTE 7:</w:t>
      </w:r>
      <w:r>
        <w:tab/>
        <w:t>Radio parameters for 5G ProSe UE-to-UE Relay communication when the UE is not "served by NG-RAN" and Radio parameters when the UE is "not served by NG-RAN" for 5G ProSe Direct Communication in clause 5.1.3.1 are expected to be aligned for direct and relayed UE to UE communication.</w:t>
      </w:r>
    </w:p>
    <w:p w14:paraId="3069DEFE" w14:textId="77777777" w:rsidR="00E81109" w:rsidRDefault="00E81109" w:rsidP="00E811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End of</w:t>
      </w:r>
      <w:r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689C8BB1" w14:textId="77777777" w:rsidR="00E81109" w:rsidRDefault="00E81109" w:rsidP="00E81109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A82435" w14:textId="77777777" w:rsidR="00DF5F26" w:rsidRDefault="00DF5F26">
      <w:r>
        <w:separator/>
      </w:r>
    </w:p>
  </w:endnote>
  <w:endnote w:type="continuationSeparator" w:id="0">
    <w:p w14:paraId="5CEC62E0" w14:textId="77777777" w:rsidR="00DF5F26" w:rsidRDefault="00DF5F26">
      <w:r>
        <w:continuationSeparator/>
      </w:r>
    </w:p>
  </w:endnote>
  <w:endnote w:type="continuationNotice" w:id="1">
    <w:p w14:paraId="76C120E8" w14:textId="77777777" w:rsidR="00DF5F26" w:rsidRDefault="00DF5F2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ED33F3" w14:textId="77777777" w:rsidR="00DF5F26" w:rsidRDefault="00DF5F26">
      <w:r>
        <w:separator/>
      </w:r>
    </w:p>
  </w:footnote>
  <w:footnote w:type="continuationSeparator" w:id="0">
    <w:p w14:paraId="242EEA67" w14:textId="77777777" w:rsidR="00DF5F26" w:rsidRDefault="00DF5F26">
      <w:r>
        <w:continuationSeparator/>
      </w:r>
    </w:p>
  </w:footnote>
  <w:footnote w:type="continuationNotice" w:id="1">
    <w:p w14:paraId="44614779" w14:textId="77777777" w:rsidR="00DF5F26" w:rsidRDefault="00DF5F2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6268E2"/>
    <w:multiLevelType w:val="hybridMultilevel"/>
    <w:tmpl w:val="DB70DAC0"/>
    <w:lvl w:ilvl="0" w:tplc="1DC6769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Monday">
    <w15:presenceInfo w15:providerId="None" w15:userId="Huawei Monday"/>
  </w15:person>
  <w15:person w15:author="JungJeSon">
    <w15:presenceInfo w15:providerId="None" w15:userId="JungJe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7ED"/>
    <w:rsid w:val="00022E4A"/>
    <w:rsid w:val="00031DCF"/>
    <w:rsid w:val="00036AE1"/>
    <w:rsid w:val="00057A1C"/>
    <w:rsid w:val="00067292"/>
    <w:rsid w:val="00083B9D"/>
    <w:rsid w:val="000A6394"/>
    <w:rsid w:val="000B2BCC"/>
    <w:rsid w:val="000B4FED"/>
    <w:rsid w:val="000B76C8"/>
    <w:rsid w:val="000B7F1F"/>
    <w:rsid w:val="000B7FED"/>
    <w:rsid w:val="000C038A"/>
    <w:rsid w:val="000C6598"/>
    <w:rsid w:val="000D44B3"/>
    <w:rsid w:val="000D70EA"/>
    <w:rsid w:val="000E0EE4"/>
    <w:rsid w:val="0012706C"/>
    <w:rsid w:val="00145D43"/>
    <w:rsid w:val="001866EE"/>
    <w:rsid w:val="00192C46"/>
    <w:rsid w:val="001A08B3"/>
    <w:rsid w:val="001A7B60"/>
    <w:rsid w:val="001B52F0"/>
    <w:rsid w:val="001B7A65"/>
    <w:rsid w:val="001D66A1"/>
    <w:rsid w:val="001E41F3"/>
    <w:rsid w:val="001F0B9B"/>
    <w:rsid w:val="00211EB3"/>
    <w:rsid w:val="002343D2"/>
    <w:rsid w:val="0026004D"/>
    <w:rsid w:val="002640DD"/>
    <w:rsid w:val="002665DB"/>
    <w:rsid w:val="00273A41"/>
    <w:rsid w:val="00275D12"/>
    <w:rsid w:val="00284FEB"/>
    <w:rsid w:val="002860C4"/>
    <w:rsid w:val="002B2652"/>
    <w:rsid w:val="002B5741"/>
    <w:rsid w:val="002E472E"/>
    <w:rsid w:val="002E4FE8"/>
    <w:rsid w:val="002F52D1"/>
    <w:rsid w:val="002F5E70"/>
    <w:rsid w:val="00305409"/>
    <w:rsid w:val="003609EF"/>
    <w:rsid w:val="0036231A"/>
    <w:rsid w:val="00374DD4"/>
    <w:rsid w:val="003925C1"/>
    <w:rsid w:val="003B59AC"/>
    <w:rsid w:val="003C22E7"/>
    <w:rsid w:val="003D17E4"/>
    <w:rsid w:val="003D7558"/>
    <w:rsid w:val="003E1A36"/>
    <w:rsid w:val="003E2B69"/>
    <w:rsid w:val="003F632E"/>
    <w:rsid w:val="00402CAE"/>
    <w:rsid w:val="00410371"/>
    <w:rsid w:val="004242F1"/>
    <w:rsid w:val="00463350"/>
    <w:rsid w:val="004B3A16"/>
    <w:rsid w:val="004B75B7"/>
    <w:rsid w:val="004E151E"/>
    <w:rsid w:val="005141D9"/>
    <w:rsid w:val="0051580D"/>
    <w:rsid w:val="00521D81"/>
    <w:rsid w:val="00542AF9"/>
    <w:rsid w:val="00547111"/>
    <w:rsid w:val="00560FE0"/>
    <w:rsid w:val="00565729"/>
    <w:rsid w:val="00592D74"/>
    <w:rsid w:val="00597F72"/>
    <w:rsid w:val="005B54FC"/>
    <w:rsid w:val="005E2C44"/>
    <w:rsid w:val="005F175A"/>
    <w:rsid w:val="00601D21"/>
    <w:rsid w:val="00621188"/>
    <w:rsid w:val="00622B77"/>
    <w:rsid w:val="006257ED"/>
    <w:rsid w:val="00653DE4"/>
    <w:rsid w:val="006631DB"/>
    <w:rsid w:val="00665C47"/>
    <w:rsid w:val="00695808"/>
    <w:rsid w:val="006B46FB"/>
    <w:rsid w:val="006E21FB"/>
    <w:rsid w:val="00701DE6"/>
    <w:rsid w:val="007111D6"/>
    <w:rsid w:val="007139FF"/>
    <w:rsid w:val="00731AB7"/>
    <w:rsid w:val="007362C2"/>
    <w:rsid w:val="00792342"/>
    <w:rsid w:val="007977A8"/>
    <w:rsid w:val="007B0095"/>
    <w:rsid w:val="007B512A"/>
    <w:rsid w:val="007C06D5"/>
    <w:rsid w:val="007C2097"/>
    <w:rsid w:val="007D32CB"/>
    <w:rsid w:val="007D6A07"/>
    <w:rsid w:val="007F1324"/>
    <w:rsid w:val="007F7259"/>
    <w:rsid w:val="008040A8"/>
    <w:rsid w:val="008279FA"/>
    <w:rsid w:val="008626E7"/>
    <w:rsid w:val="00863ACA"/>
    <w:rsid w:val="00870EE7"/>
    <w:rsid w:val="00873323"/>
    <w:rsid w:val="008818F2"/>
    <w:rsid w:val="00884A30"/>
    <w:rsid w:val="008863B9"/>
    <w:rsid w:val="008A45A6"/>
    <w:rsid w:val="008B2574"/>
    <w:rsid w:val="008C4D51"/>
    <w:rsid w:val="008D3CCC"/>
    <w:rsid w:val="008E4ECE"/>
    <w:rsid w:val="008F3789"/>
    <w:rsid w:val="008F4CFA"/>
    <w:rsid w:val="008F686C"/>
    <w:rsid w:val="0090253C"/>
    <w:rsid w:val="009148DE"/>
    <w:rsid w:val="0091550F"/>
    <w:rsid w:val="00941E30"/>
    <w:rsid w:val="00962922"/>
    <w:rsid w:val="00972CAE"/>
    <w:rsid w:val="009777D9"/>
    <w:rsid w:val="00991B88"/>
    <w:rsid w:val="009A5753"/>
    <w:rsid w:val="009A579D"/>
    <w:rsid w:val="009C51E8"/>
    <w:rsid w:val="009E3297"/>
    <w:rsid w:val="009F734F"/>
    <w:rsid w:val="00A11225"/>
    <w:rsid w:val="00A14969"/>
    <w:rsid w:val="00A246B6"/>
    <w:rsid w:val="00A307AB"/>
    <w:rsid w:val="00A3439B"/>
    <w:rsid w:val="00A41C96"/>
    <w:rsid w:val="00A47E70"/>
    <w:rsid w:val="00A50CF0"/>
    <w:rsid w:val="00A7671C"/>
    <w:rsid w:val="00A85B4E"/>
    <w:rsid w:val="00AA2CBC"/>
    <w:rsid w:val="00AB6BBD"/>
    <w:rsid w:val="00AC510F"/>
    <w:rsid w:val="00AC5820"/>
    <w:rsid w:val="00AD1CD8"/>
    <w:rsid w:val="00AD4C84"/>
    <w:rsid w:val="00AD5FF6"/>
    <w:rsid w:val="00AD674E"/>
    <w:rsid w:val="00AE7F7D"/>
    <w:rsid w:val="00B256DA"/>
    <w:rsid w:val="00B258BB"/>
    <w:rsid w:val="00B2606E"/>
    <w:rsid w:val="00B67B97"/>
    <w:rsid w:val="00B874F4"/>
    <w:rsid w:val="00B968C8"/>
    <w:rsid w:val="00BA3EC5"/>
    <w:rsid w:val="00BA51D9"/>
    <w:rsid w:val="00BB5DFC"/>
    <w:rsid w:val="00BD279D"/>
    <w:rsid w:val="00BD6BB8"/>
    <w:rsid w:val="00C04766"/>
    <w:rsid w:val="00C20A11"/>
    <w:rsid w:val="00C241F1"/>
    <w:rsid w:val="00C352E3"/>
    <w:rsid w:val="00C4592A"/>
    <w:rsid w:val="00C51BF8"/>
    <w:rsid w:val="00C66BA2"/>
    <w:rsid w:val="00C870F6"/>
    <w:rsid w:val="00C95985"/>
    <w:rsid w:val="00CC5026"/>
    <w:rsid w:val="00CC68D0"/>
    <w:rsid w:val="00CE43BB"/>
    <w:rsid w:val="00D03F9A"/>
    <w:rsid w:val="00D06D51"/>
    <w:rsid w:val="00D20BC3"/>
    <w:rsid w:val="00D24991"/>
    <w:rsid w:val="00D35EBB"/>
    <w:rsid w:val="00D43EC1"/>
    <w:rsid w:val="00D479A4"/>
    <w:rsid w:val="00D50255"/>
    <w:rsid w:val="00D66520"/>
    <w:rsid w:val="00D72533"/>
    <w:rsid w:val="00D84AE9"/>
    <w:rsid w:val="00DD224A"/>
    <w:rsid w:val="00DE0EF3"/>
    <w:rsid w:val="00DE34CF"/>
    <w:rsid w:val="00DF5F26"/>
    <w:rsid w:val="00E13F3D"/>
    <w:rsid w:val="00E34898"/>
    <w:rsid w:val="00E81109"/>
    <w:rsid w:val="00EB09B7"/>
    <w:rsid w:val="00EB3104"/>
    <w:rsid w:val="00EC7308"/>
    <w:rsid w:val="00ED2A3A"/>
    <w:rsid w:val="00EE518A"/>
    <w:rsid w:val="00EE6E6E"/>
    <w:rsid w:val="00EE7D7C"/>
    <w:rsid w:val="00F055F6"/>
    <w:rsid w:val="00F15BDF"/>
    <w:rsid w:val="00F25D98"/>
    <w:rsid w:val="00F300FB"/>
    <w:rsid w:val="00F511EB"/>
    <w:rsid w:val="00F71013"/>
    <w:rsid w:val="00F75690"/>
    <w:rsid w:val="00F96FEE"/>
    <w:rsid w:val="00F97087"/>
    <w:rsid w:val="00FB2F34"/>
    <w:rsid w:val="00FB6386"/>
    <w:rsid w:val="00FD3F9F"/>
    <w:rsid w:val="00FE63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7362C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7362C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7362C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7362C2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0027E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63350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46335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1" ma:contentTypeDescription="Create a new document." ma:contentTypeScope="" ma:versionID="bf73918f816526dbf481f4fad31114b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d2f3dbfb4123081a32eedea349defcdb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74A8CA-0968-4506-A927-206174AD601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1325828-E36E-4135-878E-4C694D0CB186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3.xml><?xml version="1.0" encoding="utf-8"?>
<ds:datastoreItem xmlns:ds="http://schemas.openxmlformats.org/officeDocument/2006/customXml" ds:itemID="{428F941E-BA35-4CCE-960C-12F6F16396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E618FA6-8E81-45F7-BCCE-4CC5DA758F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1532</Words>
  <Characters>8739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10251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Monday</cp:lastModifiedBy>
  <cp:revision>3</cp:revision>
  <cp:lastPrinted>1900-01-01T05:00:00Z</cp:lastPrinted>
  <dcterms:created xsi:type="dcterms:W3CDTF">2024-01-22T09:44:00Z</dcterms:created>
  <dcterms:modified xsi:type="dcterms:W3CDTF">2024-01-22T09:45:00Z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0x0101006C8E648E97429F4A9C700CA2B719F885</vt:lpwstr>
  </property>
  <property fmtid="{D5CDD505-2E9C-101B-9397-08002B2CF9AE}" pid="22" name="MediaServiceImageTags">
    <vt:lpwstr/>
  </property>
</Properties>
</file>